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74160EEB" w14:textId="7F6B767F" w:rsidR="00C2341B" w:rsidRDefault="00C2341B" w:rsidP="00C2341B">
          <w:pPr>
            <w:pStyle w:val="PublishStatus"/>
          </w:pPr>
          <w:r>
            <w:t>A bejegyzés újra közzétéve: 2022. 04. 07., 21:46:19.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3264B1B0" w14:textId="4FE100A7" w:rsidR="00BA0825" w:rsidRDefault="00C2341B">
              <w:pPr>
                <w:pStyle w:val="Publishwithline"/>
              </w:pPr>
              <w:r w:rsidRPr="00C2341B">
                <w:rPr>
                  <w:color w:val="000000"/>
                </w:rPr>
                <w:t xml:space="preserve">Bratislava </w:t>
              </w:r>
              <w:r>
                <w:rPr>
                  <w:color w:val="000000"/>
                </w:rPr>
                <w:t>-</w:t>
              </w:r>
              <w:r w:rsidRPr="00C2341B">
                <w:rPr>
                  <w:color w:val="000000"/>
                </w:rPr>
                <w:t xml:space="preserve"> Dúbravka</w:t>
              </w:r>
            </w:p>
          </w:sdtContent>
        </w:sdt>
        <w:p w14:paraId="5C018AAC" w14:textId="77777777" w:rsidR="00BA0825" w:rsidRDefault="00BA0825">
          <w:pPr>
            <w:pStyle w:val="underline"/>
          </w:pPr>
        </w:p>
        <w:p w14:paraId="48CA6D95" w14:textId="77777777" w:rsidR="00C2341B" w:rsidRDefault="00C2341B" w:rsidP="00C2341B">
          <w:pPr>
            <w:pStyle w:val="PadderBetweenTitleandProperties"/>
          </w:pPr>
        </w:p>
        <w:p w14:paraId="59C90362" w14:textId="2EF76FC8" w:rsidR="00C2341B" w:rsidRDefault="00C2341B" w:rsidP="00C2341B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599450962"/>
              <w:placeholder>
                <w:docPart w:val="599450962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B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B sk</w:t>
              </w:r>
            </w:sdtContent>
          </w:sdt>
        </w:p>
        <w:p w14:paraId="4231CB3D" w14:textId="6F0DF49A" w:rsidR="00BA0825" w:rsidRDefault="00FC1DC5">
          <w:pPr>
            <w:pStyle w:val="PadderBetweenControlandBody"/>
          </w:pPr>
        </w:p>
      </w:sdtContent>
    </w:sdt>
    <w:p w14:paraId="0B4ECC70" w14:textId="05E2E71B" w:rsidR="00BA0825" w:rsidRDefault="00BA0825"/>
    <w:p w14:paraId="6CC8A184" w14:textId="0E387E59" w:rsidR="00C2341B" w:rsidRDefault="00C2341B" w:rsidP="00C2341B">
      <w:pPr>
        <w:jc w:val="center"/>
      </w:pPr>
      <w:r>
        <w:rPr>
          <w:noProof/>
        </w:rPr>
        <w:drawing>
          <wp:inline distT="0" distB="0" distL="0" distR="0" wp14:anchorId="3FDBDE8B" wp14:editId="37374755">
            <wp:extent cx="4822987" cy="3546856"/>
            <wp:effectExtent l="0" t="0" r="317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451" cy="3553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53E2FE" w14:textId="3537E8C4" w:rsidR="00C2341B" w:rsidRDefault="00C2341B" w:rsidP="00C2341B">
      <w:pPr>
        <w:jc w:val="center"/>
      </w:pPr>
    </w:p>
    <w:p w14:paraId="2D26A6B7" w14:textId="77777777" w:rsidR="00C2341B" w:rsidRDefault="00C2341B" w:rsidP="00C2341B">
      <w:r>
        <w:t xml:space="preserve">H Pozsony, Pozsony vm. </w:t>
      </w:r>
    </w:p>
    <w:p w14:paraId="3ED68CC1" w14:textId="77777777" w:rsidR="00C2341B" w:rsidRDefault="00C2341B" w:rsidP="00C2341B">
      <w:r>
        <w:t xml:space="preserve">Sk Bratislava </w:t>
      </w:r>
    </w:p>
    <w:p w14:paraId="47E28C86" w14:textId="77777777" w:rsidR="00C2341B" w:rsidRDefault="00C2341B" w:rsidP="00C2341B">
      <w:r>
        <w:t>D Pressburg</w:t>
      </w:r>
    </w:p>
    <w:p w14:paraId="30531785" w14:textId="77777777" w:rsidR="00C2341B" w:rsidRDefault="00C2341B" w:rsidP="00C2341B"/>
    <w:p w14:paraId="7EBA1464" w14:textId="77777777" w:rsidR="00C2341B" w:rsidRDefault="00C2341B" w:rsidP="00C2341B">
      <w:r>
        <w:t>48°11.863 S</w:t>
      </w:r>
    </w:p>
    <w:p w14:paraId="689732E4" w14:textId="7AC50857" w:rsidR="00C2341B" w:rsidRDefault="00C2341B" w:rsidP="00C2341B">
      <w:r>
        <w:t>017°00.964 V</w:t>
      </w:r>
    </w:p>
    <w:p w14:paraId="0B885350" w14:textId="77777777" w:rsidR="00C2341B" w:rsidRDefault="00C2341B" w:rsidP="00C2341B"/>
    <w:p w14:paraId="07F0C88E" w14:textId="77777777" w:rsidR="00C2341B" w:rsidRDefault="00C2341B" w:rsidP="00C2341B">
      <w:r>
        <w:t xml:space="preserve">Obec Dúbravka (Pozsonyhidegkút) sa nachádza 5 km severne od centra Bratislavy (Pozsony) a od roku 1946 je aj jej administratívne súčasťou. Južne od priemyselného parku nachádzajúceho sa uprostred cestného úseku medzi Dúbravkou a Devínskou Novou Vsou (Dévényújfalu) vo vzdialenosti približne 500 metrov odkryli s prestávkami v rokoch 1982 až 1993 stredoveký opevnený majer (200 m.n.m.). </w:t>
      </w:r>
    </w:p>
    <w:p w14:paraId="3B4AB4AC" w14:textId="77777777" w:rsidR="00C2341B" w:rsidRDefault="00C2341B" w:rsidP="00C2341B">
      <w:r>
        <w:lastRenderedPageBreak/>
        <w:t>Archeológovia Igor Bazovský a Kristián Elschek uviedli, že tu pravdepodobne stálo obydlie miestneho zemepána. Alexander Ruttkay vo svojej štúdii napísanej o opevnených miestach stojacich na dnešných rovinných územiach Slovenska v 11-17. storočí považoval Dúbravku (Pozsonyhidegkút) za jednoduchšie opevnené sídlo nižšej šľachty. Písomné historické údaje o jeho výstavbe ani osobe, ktorá ho nechala postaviť, nie sú známe. Objavený nález – minca  z obdobia rakúskeho markgrófa Henrika II. (Jasomirgotta), bavorského kniežaťa (1141–1177), respektíve štajerského kniežaťa Ottokára IV. (1164–1192), ako aj úlomky kameninových nádob – datujú stavbu do polovice 12. a prvej polovice 13. storočia.</w:t>
      </w:r>
    </w:p>
    <w:p w14:paraId="3C01F018" w14:textId="77777777" w:rsidR="00C2341B" w:rsidRDefault="00C2341B" w:rsidP="00C2341B">
      <w:r>
        <w:t xml:space="preserve">Archeologické nálezisko sa nachádza na Veľkej Lúke v západnej časti Dúbravky (Pozsonyhidegkút) na svahovitom mieste spestrenom menšími kopcami. Na skúmanom mieste odkryli základy budovy so štvoruholníkovým pôdorysom postavenej v smere z východu na západ veľkosti  10x6,5 metrov. Na kamenné základy  vytvorené s použitím nekvalitnej malty postavili murovanú budovu posilnenú kolmi. V jej vnútri boli odkryté stopy pece veľkosti 2x1,2 metrov obloženej lámaným kameňom. V blízkosti budovy našli koly hospodárskej budovy s rozmermi 8,5x7 metrov. Hospodársku a obytnú budovu obklopovala menšie priekopa obdĺžnikového tvaru, ktoré Ruttkay považoval za priekopy pripravené na zakopanie drevených kolov. Podľa Ruttkayho boli budovy stojace na miernom svahu obklopené palisádovou stenou a od doliny boli chránené blízkym močiarovitým územím. </w:t>
      </w:r>
    </w:p>
    <w:p w14:paraId="316498BE" w14:textId="77777777" w:rsidR="00C2341B" w:rsidRDefault="00C2341B" w:rsidP="00C2341B">
      <w:r>
        <w:t xml:space="preserve">Odkryté objekty boli po dokončení archeologických výskumov zasypané. Miesto niekdajších vykopávok je dnes väčšinou trávnatým, sem tam silne krovinatým pasienkom. Územie náleziska je nevýrazné, takmer úplne splýva s okolím. </w:t>
      </w:r>
    </w:p>
    <w:p w14:paraId="7B448A8F" w14:textId="77777777" w:rsidR="00C2341B" w:rsidRDefault="00C2341B" w:rsidP="00C2341B"/>
    <w:p w14:paraId="0F84927A" w14:textId="77777777" w:rsidR="00C2341B" w:rsidRDefault="00C2341B" w:rsidP="00C2341B">
      <w:r>
        <w:t>Zdroje:</w:t>
      </w:r>
    </w:p>
    <w:p w14:paraId="6BF415FA" w14:textId="77777777" w:rsidR="00C2341B" w:rsidRDefault="00C2341B" w:rsidP="00C2341B">
      <w:r>
        <w:t>Ruttkay 1989. 94.</w:t>
      </w:r>
    </w:p>
    <w:p w14:paraId="0DFC18DA" w14:textId="77777777" w:rsidR="00C2341B" w:rsidRDefault="00C2341B" w:rsidP="00C2341B">
      <w:r>
        <w:t>Bazovský–Elschek 1998. 85–86, 94–96.</w:t>
      </w:r>
    </w:p>
    <w:p w14:paraId="1B520E95" w14:textId="77777777" w:rsidR="00C2341B" w:rsidRDefault="00C2341B" w:rsidP="00C2341B">
      <w:r>
        <w:t>Ruttkay 1998. 409.</w:t>
      </w:r>
    </w:p>
    <w:p w14:paraId="36062420" w14:textId="77777777" w:rsidR="00C2341B" w:rsidRDefault="00C2341B" w:rsidP="00C2341B">
      <w:r>
        <w:t>Ruttkay 2006. 379, 386, 401.</w:t>
      </w:r>
    </w:p>
    <w:p w14:paraId="24A4A9BB" w14:textId="77777777" w:rsidR="00C2341B" w:rsidRDefault="00C2341B" w:rsidP="00C2341B"/>
    <w:p w14:paraId="5C10370F" w14:textId="77777777" w:rsidR="00C2341B" w:rsidRDefault="00C2341B" w:rsidP="00C2341B">
      <w:r>
        <w:t>Fotografia:</w:t>
      </w:r>
    </w:p>
    <w:p w14:paraId="3CE96D69" w14:textId="73DDEE82" w:rsidR="00C2341B" w:rsidRDefault="00C2341B" w:rsidP="00C2341B">
      <w:r>
        <w:t>Opevnený majer mohol kedysi stáť na tomto mieste</w:t>
      </w:r>
    </w:p>
    <w:p w14:paraId="2413E9A3" w14:textId="2AF6E829" w:rsidR="00C2341B" w:rsidRDefault="00C2341B" w:rsidP="00C2341B"/>
    <w:p w14:paraId="5D352D7B" w14:textId="5C1EB78D" w:rsidR="00C2341B" w:rsidRDefault="00C2341B" w:rsidP="00C2341B"/>
    <w:p w14:paraId="21747D55" w14:textId="0CF8E8F1" w:rsidR="00C2341B" w:rsidRDefault="00C2341B" w:rsidP="00C2341B"/>
    <w:p w14:paraId="440D2ED5" w14:textId="77777777" w:rsidR="00C2341B" w:rsidRDefault="00C2341B" w:rsidP="00C2341B"/>
    <w:sectPr w:rsidR="00C2341B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C2341B"/>
    <w:rsid w:val="00A54C29"/>
    <w:rsid w:val="00BA0825"/>
    <w:rsid w:val="00C2341B"/>
    <w:rsid w:val="00FC1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0C77660"/>
  <w15:docId w15:val="{F84C6B31-5F6E-4C34-A003-09703AD2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96115B8-18BF-4440-B11E-49187CA98DC9}"/>
      </w:docPartPr>
      <w:docPartBody>
        <w:p w:rsidR="007A578E" w:rsidRDefault="00C57C0F">
          <w:r w:rsidRPr="00671E8F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59945096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B5A6434-011E-4FDC-B6DA-26A10694AA14}"/>
      </w:docPartPr>
      <w:docPartBody>
        <w:p w:rsidR="007A578E" w:rsidRDefault="00C57C0F">
          <w:r w:rsidRPr="00671E8F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0F"/>
    <w:rsid w:val="00016F8D"/>
    <w:rsid w:val="007A578E"/>
    <w:rsid w:val="00A54C29"/>
    <w:rsid w:val="00C5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C57C0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Bratislava - Dúbravka</PostTitle>
  <PostDate>2022-04-07T19:45:24Z</PostDate>
  <PostID>7072</PostID>
  <Category1>B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599450962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2</Pages>
  <Words>349</Words>
  <Characters>2170</Characters>
  <Application>Microsoft Office Word</Application>
  <DocSecurity>0</DocSecurity>
  <Lines>51</Lines>
  <Paragraphs>22</Paragraphs>
  <ScaleCrop>false</ScaleCrop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2022-04-07T19:44:00Z</dcterms:created>
  <dcterms:modified xsi:type="dcterms:W3CDTF">2026-02-06T11:09:00Z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